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6F09" w14:textId="77777777" w:rsidR="00A976A7" w:rsidRDefault="00A976A7" w:rsidP="001071BD">
      <w:pPr>
        <w:tabs>
          <w:tab w:val="left" w:pos="993"/>
          <w:tab w:val="left" w:pos="1134"/>
        </w:tabs>
        <w:rPr>
          <w:rFonts w:cs="Arial"/>
        </w:rPr>
      </w:pPr>
    </w:p>
    <w:p w14:paraId="65A33763" w14:textId="77777777" w:rsidR="00735111" w:rsidRDefault="00735111" w:rsidP="00735111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Številka: 4302-0075/2023</w:t>
      </w:r>
    </w:p>
    <w:p w14:paraId="15803A36" w14:textId="2FA98975" w:rsidR="001071BD" w:rsidRPr="00241F04" w:rsidRDefault="00711939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 BR</w:t>
      </w:r>
      <w:r w:rsidR="00433E55">
        <w:rPr>
          <w:rFonts w:cs="Arial"/>
        </w:rPr>
        <w:t xml:space="preserve">: </w:t>
      </w:r>
      <w:r w:rsidR="007E21C6" w:rsidRPr="007E21C6">
        <w:rPr>
          <w:rFonts w:cs="Arial"/>
        </w:rPr>
        <w:t>202</w:t>
      </w:r>
      <w:r w:rsidR="00F94F21">
        <w:rPr>
          <w:rFonts w:cs="Arial"/>
        </w:rPr>
        <w:t>3</w:t>
      </w:r>
      <w:r w:rsidR="007E21C6" w:rsidRPr="007E21C6">
        <w:rPr>
          <w:rFonts w:cs="Arial"/>
        </w:rPr>
        <w:t>-</w:t>
      </w:r>
      <w:r w:rsidR="0011148F">
        <w:rPr>
          <w:rFonts w:cs="Arial"/>
        </w:rPr>
        <w:t>180</w:t>
      </w: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4B87DEFD" w:rsidR="00C374E4" w:rsidRPr="0011436A" w:rsidRDefault="00B80949" w:rsidP="00BC2F4D">
      <w:pPr>
        <w:jc w:val="center"/>
        <w:rPr>
          <w:rFonts w:cs="Arial"/>
          <w:b/>
        </w:rPr>
      </w:pPr>
      <w:r>
        <w:rPr>
          <w:rFonts w:cs="Arial"/>
          <w:b/>
        </w:rPr>
        <w:t xml:space="preserve">ZAVEZANOST </w:t>
      </w:r>
      <w:r w:rsidR="001B4703">
        <w:rPr>
          <w:rFonts w:cs="Arial"/>
          <w:b/>
        </w:rPr>
        <w:t>PONUDB</w:t>
      </w:r>
      <w:r>
        <w:rPr>
          <w:rFonts w:cs="Arial"/>
          <w:b/>
        </w:rPr>
        <w:t>I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2CD3C1EC" w14:textId="77777777" w:rsidR="00F94F21" w:rsidRPr="00A4216B" w:rsidRDefault="00F94F21" w:rsidP="00F94F21">
      <w:pPr>
        <w:pStyle w:val="Telobesedila"/>
        <w:rPr>
          <w:rFonts w:cs="Arial"/>
          <w:szCs w:val="22"/>
        </w:rPr>
      </w:pPr>
      <w:r w:rsidRPr="00A4216B">
        <w:rPr>
          <w:rFonts w:cs="Arial"/>
          <w:color w:val="000000"/>
          <w:szCs w:val="22"/>
        </w:rPr>
        <w:t xml:space="preserve">Podpisani se prijavljamo na razpis za izbiro izvajalca prevozov blaga, last naročnika in </w:t>
      </w:r>
      <w:r w:rsidRPr="00A4216B">
        <w:rPr>
          <w:rFonts w:cs="Arial"/>
          <w:szCs w:val="22"/>
        </w:rPr>
        <w:t>prilagamo našo ponudbeno dokumentacijo, v skladu z navodili za izdelavo ponudbe.</w:t>
      </w:r>
    </w:p>
    <w:p w14:paraId="52C33C12" w14:textId="77777777" w:rsidR="00F94F21" w:rsidRPr="00A4216B" w:rsidRDefault="00F94F21" w:rsidP="00F94F21">
      <w:pPr>
        <w:jc w:val="both"/>
        <w:rPr>
          <w:rFonts w:cs="Arial"/>
        </w:rPr>
      </w:pPr>
    </w:p>
    <w:p w14:paraId="26E4675E" w14:textId="77777777" w:rsidR="00F94F21" w:rsidRPr="00A4216B" w:rsidRDefault="00F94F21" w:rsidP="00F94F21">
      <w:pPr>
        <w:pStyle w:val="Naslov1"/>
        <w:widowControl w:val="0"/>
        <w:numPr>
          <w:ilvl w:val="0"/>
          <w:numId w:val="9"/>
        </w:numPr>
        <w:spacing w:before="0" w:after="0"/>
        <w:rPr>
          <w:sz w:val="22"/>
          <w:szCs w:val="22"/>
        </w:rPr>
      </w:pPr>
      <w:r w:rsidRPr="00A4216B">
        <w:rPr>
          <w:sz w:val="22"/>
          <w:szCs w:val="22"/>
        </w:rPr>
        <w:t>PODATKI O PONUDNIKU</w:t>
      </w:r>
    </w:p>
    <w:p w14:paraId="235E390C" w14:textId="77777777" w:rsidR="00F94F21" w:rsidRPr="00A4216B" w:rsidRDefault="00F94F21" w:rsidP="00F94F21">
      <w:pPr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F94F21" w:rsidRPr="00A4216B" w14:paraId="527B482B" w14:textId="77777777" w:rsidTr="00A94D03">
        <w:tc>
          <w:tcPr>
            <w:tcW w:w="3878" w:type="dxa"/>
          </w:tcPr>
          <w:p w14:paraId="70BF482A" w14:textId="77777777" w:rsidR="00F94F21" w:rsidRPr="00A4216B" w:rsidRDefault="00F94F21" w:rsidP="00A94D03">
            <w:pPr>
              <w:rPr>
                <w:rFonts w:cs="Arial"/>
              </w:rPr>
            </w:pPr>
            <w:r w:rsidRPr="00A4216B">
              <w:rPr>
                <w:rFonts w:cs="Arial"/>
              </w:rPr>
              <w:t>Naziv ponudnika</w:t>
            </w:r>
          </w:p>
        </w:tc>
        <w:tc>
          <w:tcPr>
            <w:tcW w:w="5426" w:type="dxa"/>
          </w:tcPr>
          <w:p w14:paraId="7540660C" w14:textId="77777777" w:rsidR="00F94F21" w:rsidRPr="00A4216B" w:rsidRDefault="00F94F21" w:rsidP="00A94D03">
            <w:pPr>
              <w:jc w:val="both"/>
              <w:rPr>
                <w:rFonts w:cs="Arial"/>
              </w:rPr>
            </w:pPr>
          </w:p>
          <w:p w14:paraId="4297BEB0" w14:textId="77777777" w:rsidR="00F94F21" w:rsidRPr="00A4216B" w:rsidRDefault="00F94F21" w:rsidP="00A94D03">
            <w:pPr>
              <w:jc w:val="both"/>
              <w:rPr>
                <w:rFonts w:cs="Arial"/>
              </w:rPr>
            </w:pPr>
          </w:p>
        </w:tc>
      </w:tr>
      <w:tr w:rsidR="00F94F21" w:rsidRPr="00A4216B" w14:paraId="785AAA7D" w14:textId="77777777" w:rsidTr="00A94D03">
        <w:tc>
          <w:tcPr>
            <w:tcW w:w="3878" w:type="dxa"/>
          </w:tcPr>
          <w:p w14:paraId="5E8C787B" w14:textId="77777777" w:rsidR="00F94F21" w:rsidRPr="00A4216B" w:rsidRDefault="00F94F21" w:rsidP="00A94D03">
            <w:pPr>
              <w:rPr>
                <w:rFonts w:cs="Arial"/>
              </w:rPr>
            </w:pPr>
            <w:r w:rsidRPr="00A4216B">
              <w:rPr>
                <w:rFonts w:cs="Arial"/>
              </w:rPr>
              <w:t>Naslov</w:t>
            </w:r>
          </w:p>
        </w:tc>
        <w:tc>
          <w:tcPr>
            <w:tcW w:w="5426" w:type="dxa"/>
          </w:tcPr>
          <w:p w14:paraId="4DF6DEE0" w14:textId="77777777" w:rsidR="00F94F21" w:rsidRPr="00A4216B" w:rsidRDefault="00F94F21" w:rsidP="00A94D03">
            <w:pPr>
              <w:jc w:val="both"/>
              <w:rPr>
                <w:rFonts w:cs="Arial"/>
              </w:rPr>
            </w:pPr>
          </w:p>
          <w:p w14:paraId="12D10933" w14:textId="77777777" w:rsidR="00F94F21" w:rsidRPr="00A4216B" w:rsidRDefault="00F94F21" w:rsidP="00A94D03">
            <w:pPr>
              <w:jc w:val="both"/>
              <w:rPr>
                <w:rFonts w:cs="Arial"/>
              </w:rPr>
            </w:pPr>
          </w:p>
        </w:tc>
      </w:tr>
      <w:tr w:rsidR="00F94F21" w:rsidRPr="00A4216B" w14:paraId="15BE25DE" w14:textId="77777777" w:rsidTr="00A94D03">
        <w:tc>
          <w:tcPr>
            <w:tcW w:w="3878" w:type="dxa"/>
          </w:tcPr>
          <w:p w14:paraId="494B69C2" w14:textId="77777777" w:rsidR="00F94F21" w:rsidRPr="00A4216B" w:rsidRDefault="00F94F21" w:rsidP="00A94D03">
            <w:pPr>
              <w:rPr>
                <w:rFonts w:cs="Arial"/>
              </w:rPr>
            </w:pPr>
            <w:r w:rsidRPr="00A4216B">
              <w:rPr>
                <w:rFonts w:cs="Arial"/>
              </w:rPr>
              <w:t>Matična številka</w:t>
            </w:r>
          </w:p>
        </w:tc>
        <w:tc>
          <w:tcPr>
            <w:tcW w:w="5426" w:type="dxa"/>
          </w:tcPr>
          <w:p w14:paraId="6D250420" w14:textId="77777777" w:rsidR="00F94F21" w:rsidRPr="00A4216B" w:rsidRDefault="00F94F21" w:rsidP="00A94D03">
            <w:pPr>
              <w:jc w:val="both"/>
              <w:rPr>
                <w:rFonts w:cs="Arial"/>
              </w:rPr>
            </w:pPr>
          </w:p>
          <w:p w14:paraId="401C38DC" w14:textId="77777777" w:rsidR="00F94F21" w:rsidRPr="00A4216B" w:rsidRDefault="00F94F21" w:rsidP="00A94D03">
            <w:pPr>
              <w:jc w:val="both"/>
              <w:rPr>
                <w:rFonts w:cs="Arial"/>
              </w:rPr>
            </w:pPr>
          </w:p>
        </w:tc>
      </w:tr>
      <w:tr w:rsidR="00F94F21" w:rsidRPr="00A4216B" w14:paraId="6C961CB5" w14:textId="77777777" w:rsidTr="00A94D03">
        <w:tc>
          <w:tcPr>
            <w:tcW w:w="3878" w:type="dxa"/>
          </w:tcPr>
          <w:p w14:paraId="3ABF763D" w14:textId="77777777" w:rsidR="00F94F21" w:rsidRPr="00A4216B" w:rsidRDefault="00F94F21" w:rsidP="00A94D03">
            <w:pPr>
              <w:rPr>
                <w:rFonts w:cs="Arial"/>
              </w:rPr>
            </w:pPr>
            <w:r w:rsidRPr="00A4216B">
              <w:rPr>
                <w:rFonts w:cs="Arial"/>
              </w:rPr>
              <w:t>Davčna številka</w:t>
            </w:r>
          </w:p>
        </w:tc>
        <w:tc>
          <w:tcPr>
            <w:tcW w:w="5426" w:type="dxa"/>
          </w:tcPr>
          <w:p w14:paraId="5E27CBAA" w14:textId="77777777" w:rsidR="00F94F21" w:rsidRPr="00A4216B" w:rsidRDefault="00F94F21" w:rsidP="00A94D03">
            <w:pPr>
              <w:jc w:val="both"/>
              <w:rPr>
                <w:rFonts w:cs="Arial"/>
              </w:rPr>
            </w:pPr>
          </w:p>
          <w:p w14:paraId="37BD19DE" w14:textId="77777777" w:rsidR="00F94F21" w:rsidRPr="00A4216B" w:rsidRDefault="00F94F21" w:rsidP="00A94D03">
            <w:pPr>
              <w:jc w:val="both"/>
              <w:rPr>
                <w:rFonts w:cs="Arial"/>
              </w:rPr>
            </w:pPr>
          </w:p>
        </w:tc>
      </w:tr>
      <w:tr w:rsidR="00F94F21" w:rsidRPr="00A4216B" w14:paraId="1958B65C" w14:textId="77777777" w:rsidTr="00A94D03">
        <w:tc>
          <w:tcPr>
            <w:tcW w:w="3878" w:type="dxa"/>
          </w:tcPr>
          <w:p w14:paraId="55D83B65" w14:textId="77777777" w:rsidR="00F94F21" w:rsidRPr="00A4216B" w:rsidRDefault="00F94F21" w:rsidP="00A94D03">
            <w:pPr>
              <w:rPr>
                <w:rFonts w:cs="Arial"/>
              </w:rPr>
            </w:pPr>
            <w:r w:rsidRPr="00A4216B">
              <w:rPr>
                <w:rFonts w:cs="Arial"/>
              </w:rPr>
              <w:t>Številka telefona</w:t>
            </w:r>
          </w:p>
        </w:tc>
        <w:tc>
          <w:tcPr>
            <w:tcW w:w="5426" w:type="dxa"/>
          </w:tcPr>
          <w:p w14:paraId="636B8468" w14:textId="77777777" w:rsidR="00F94F21" w:rsidRPr="00A4216B" w:rsidRDefault="00F94F21" w:rsidP="00A94D03">
            <w:pPr>
              <w:jc w:val="both"/>
              <w:rPr>
                <w:rFonts w:cs="Arial"/>
              </w:rPr>
            </w:pPr>
          </w:p>
          <w:p w14:paraId="2EC36725" w14:textId="77777777" w:rsidR="00F94F21" w:rsidRPr="00A4216B" w:rsidRDefault="00F94F21" w:rsidP="00A94D03">
            <w:pPr>
              <w:jc w:val="both"/>
              <w:rPr>
                <w:rFonts w:cs="Arial"/>
              </w:rPr>
            </w:pPr>
          </w:p>
        </w:tc>
      </w:tr>
      <w:tr w:rsidR="00F94F21" w:rsidRPr="00A4216B" w14:paraId="05431BAE" w14:textId="77777777" w:rsidTr="00A94D03">
        <w:tc>
          <w:tcPr>
            <w:tcW w:w="3878" w:type="dxa"/>
          </w:tcPr>
          <w:p w14:paraId="7B589892" w14:textId="77777777" w:rsidR="00F94F21" w:rsidRPr="00A4216B" w:rsidRDefault="00F94F21" w:rsidP="00A94D03">
            <w:pPr>
              <w:rPr>
                <w:rFonts w:cs="Arial"/>
              </w:rPr>
            </w:pPr>
            <w:r w:rsidRPr="00A4216B">
              <w:rPr>
                <w:rFonts w:cs="Arial"/>
              </w:rPr>
              <w:t>Elektronska pošta</w:t>
            </w:r>
            <w:r>
              <w:rPr>
                <w:rFonts w:cs="Arial"/>
              </w:rPr>
              <w:t xml:space="preserve"> za vročanje uradne pošte</w:t>
            </w:r>
          </w:p>
        </w:tc>
        <w:tc>
          <w:tcPr>
            <w:tcW w:w="5426" w:type="dxa"/>
          </w:tcPr>
          <w:p w14:paraId="10E21F3D" w14:textId="77777777" w:rsidR="00F94F21" w:rsidRPr="00A4216B" w:rsidRDefault="00F94F21" w:rsidP="00A94D03">
            <w:pPr>
              <w:jc w:val="both"/>
              <w:rPr>
                <w:rFonts w:cs="Arial"/>
              </w:rPr>
            </w:pPr>
          </w:p>
          <w:p w14:paraId="4DD526EC" w14:textId="77777777" w:rsidR="00F94F21" w:rsidRPr="00A4216B" w:rsidRDefault="00F94F21" w:rsidP="00A94D03">
            <w:pPr>
              <w:jc w:val="both"/>
              <w:rPr>
                <w:rFonts w:cs="Arial"/>
              </w:rPr>
            </w:pPr>
          </w:p>
        </w:tc>
      </w:tr>
      <w:tr w:rsidR="00F94F21" w:rsidRPr="00A4216B" w14:paraId="4A822E90" w14:textId="77777777" w:rsidTr="00A94D03">
        <w:tc>
          <w:tcPr>
            <w:tcW w:w="3878" w:type="dxa"/>
          </w:tcPr>
          <w:p w14:paraId="7A89A3EB" w14:textId="0358A6F9" w:rsidR="00F94F21" w:rsidRPr="00A4216B" w:rsidRDefault="00F94F21" w:rsidP="00A94D03">
            <w:pPr>
              <w:rPr>
                <w:rFonts w:cs="Arial"/>
              </w:rPr>
            </w:pPr>
            <w:r w:rsidRPr="00A4216B">
              <w:rPr>
                <w:rFonts w:cs="Arial"/>
              </w:rPr>
              <w:t xml:space="preserve">Skrbnik </w:t>
            </w:r>
            <w:r w:rsidR="00600534">
              <w:rPr>
                <w:rFonts w:cs="Arial"/>
              </w:rPr>
              <w:t xml:space="preserve">okvirnega sporazuma </w:t>
            </w:r>
          </w:p>
        </w:tc>
        <w:tc>
          <w:tcPr>
            <w:tcW w:w="5426" w:type="dxa"/>
          </w:tcPr>
          <w:p w14:paraId="0D627A0A" w14:textId="77777777" w:rsidR="00F94F21" w:rsidRPr="00A4216B" w:rsidRDefault="00F94F21" w:rsidP="00A94D03">
            <w:pPr>
              <w:jc w:val="both"/>
              <w:rPr>
                <w:rFonts w:cs="Arial"/>
              </w:rPr>
            </w:pPr>
          </w:p>
          <w:p w14:paraId="15F09B4A" w14:textId="77777777" w:rsidR="00F94F21" w:rsidRPr="00A4216B" w:rsidRDefault="00F94F21" w:rsidP="00A94D03">
            <w:pPr>
              <w:jc w:val="both"/>
              <w:rPr>
                <w:rFonts w:cs="Arial"/>
              </w:rPr>
            </w:pPr>
          </w:p>
        </w:tc>
      </w:tr>
      <w:tr w:rsidR="00F94F21" w:rsidRPr="00A4216B" w14:paraId="1A0D1C3D" w14:textId="77777777" w:rsidTr="00A94D03">
        <w:tc>
          <w:tcPr>
            <w:tcW w:w="3878" w:type="dxa"/>
          </w:tcPr>
          <w:p w14:paraId="7F412B7E" w14:textId="38129798" w:rsidR="00F94F21" w:rsidRPr="00A4216B" w:rsidRDefault="00F94F21" w:rsidP="00A94D03">
            <w:pPr>
              <w:rPr>
                <w:rFonts w:cs="Arial"/>
              </w:rPr>
            </w:pPr>
            <w:r w:rsidRPr="00A4216B">
              <w:rPr>
                <w:rFonts w:cs="Arial"/>
              </w:rPr>
              <w:t xml:space="preserve">Odgovorna oseba za podpis </w:t>
            </w:r>
            <w:r w:rsidR="00600534">
              <w:rPr>
                <w:rFonts w:cs="Arial"/>
              </w:rPr>
              <w:t>okvirnega sporazuma in vsakokratne pogodbe v drugi fazi</w:t>
            </w:r>
            <w:r w:rsidRPr="00A4216B">
              <w:rPr>
                <w:rFonts w:cs="Arial"/>
              </w:rPr>
              <w:t xml:space="preserve"> </w:t>
            </w:r>
          </w:p>
        </w:tc>
        <w:tc>
          <w:tcPr>
            <w:tcW w:w="5426" w:type="dxa"/>
          </w:tcPr>
          <w:p w14:paraId="022E712C" w14:textId="77777777" w:rsidR="00F94F21" w:rsidRPr="00A4216B" w:rsidRDefault="00F94F21" w:rsidP="00A94D03">
            <w:pPr>
              <w:jc w:val="both"/>
              <w:rPr>
                <w:rFonts w:cs="Arial"/>
              </w:rPr>
            </w:pPr>
          </w:p>
          <w:p w14:paraId="4AB843C8" w14:textId="77777777" w:rsidR="00F94F21" w:rsidRPr="00A4216B" w:rsidRDefault="00F94F21" w:rsidP="00A94D03">
            <w:pPr>
              <w:jc w:val="both"/>
              <w:rPr>
                <w:rFonts w:cs="Arial"/>
              </w:rPr>
            </w:pPr>
          </w:p>
        </w:tc>
      </w:tr>
    </w:tbl>
    <w:p w14:paraId="04010CB5" w14:textId="77777777" w:rsidR="00F94F21" w:rsidRPr="00A4216B" w:rsidRDefault="00F94F21" w:rsidP="00F94F21">
      <w:pPr>
        <w:pStyle w:val="Naslov1"/>
        <w:widowControl w:val="0"/>
        <w:spacing w:before="0" w:after="0"/>
        <w:ind w:left="644"/>
        <w:rPr>
          <w:bCs w:val="0"/>
          <w:sz w:val="22"/>
          <w:szCs w:val="22"/>
        </w:rPr>
      </w:pPr>
    </w:p>
    <w:p w14:paraId="3751263D" w14:textId="77777777" w:rsidR="00F94F21" w:rsidRDefault="00F94F21" w:rsidP="00F94F21">
      <w:pPr>
        <w:rPr>
          <w:rFonts w:cs="Arial"/>
          <w:b/>
          <w:kern w:val="32"/>
        </w:rPr>
      </w:pPr>
    </w:p>
    <w:p w14:paraId="3F34CBA0" w14:textId="77777777" w:rsidR="00F94F21" w:rsidRPr="00A4216B" w:rsidRDefault="00F94F21" w:rsidP="00F94F21">
      <w:pPr>
        <w:pStyle w:val="Naslov1"/>
        <w:widowControl w:val="0"/>
        <w:numPr>
          <w:ilvl w:val="0"/>
          <w:numId w:val="9"/>
        </w:numPr>
        <w:spacing w:before="0" w:after="0"/>
        <w:rPr>
          <w:bCs w:val="0"/>
          <w:sz w:val="22"/>
          <w:szCs w:val="22"/>
        </w:rPr>
      </w:pPr>
      <w:r w:rsidRPr="00A4216B">
        <w:rPr>
          <w:bCs w:val="0"/>
          <w:sz w:val="22"/>
          <w:szCs w:val="22"/>
        </w:rPr>
        <w:t>PREDMET PONUDBE, ROKI IN PLAČILNI POGOJI</w:t>
      </w:r>
    </w:p>
    <w:p w14:paraId="67748E51" w14:textId="77777777" w:rsidR="00F94F21" w:rsidRPr="00A4216B" w:rsidRDefault="00F94F21" w:rsidP="00F94F21"/>
    <w:p w14:paraId="7D84A76B" w14:textId="77777777" w:rsidR="00F94F21" w:rsidRPr="00A4216B" w:rsidRDefault="00F94F21" w:rsidP="00F94F21">
      <w:pPr>
        <w:tabs>
          <w:tab w:val="left" w:pos="2394"/>
        </w:tabs>
        <w:jc w:val="both"/>
        <w:rPr>
          <w:rFonts w:cs="Arial"/>
        </w:rPr>
      </w:pPr>
      <w:r w:rsidRPr="00A4216B">
        <w:rPr>
          <w:rFonts w:cs="Arial"/>
        </w:rPr>
        <w:t xml:space="preserve">Predmet ponudbe je prevoz žit v </w:t>
      </w:r>
      <w:proofErr w:type="spellStart"/>
      <w:r w:rsidRPr="00A4216B">
        <w:rPr>
          <w:rFonts w:cs="Arial"/>
        </w:rPr>
        <w:t>rinfuzi</w:t>
      </w:r>
      <w:proofErr w:type="spellEnd"/>
      <w:r w:rsidRPr="00A4216B">
        <w:rPr>
          <w:rFonts w:cs="Arial"/>
        </w:rPr>
        <w:t xml:space="preserve"> in pakiranega blaga na paletah, last naročnika. </w:t>
      </w:r>
    </w:p>
    <w:p w14:paraId="6517A696" w14:textId="77777777" w:rsidR="00F94F21" w:rsidRPr="00A4216B" w:rsidRDefault="00F94F21" w:rsidP="00F94F21">
      <w:pPr>
        <w:tabs>
          <w:tab w:val="left" w:pos="2394"/>
        </w:tabs>
        <w:jc w:val="both"/>
        <w:rPr>
          <w:rFonts w:cs="Arial"/>
        </w:rPr>
      </w:pPr>
    </w:p>
    <w:p w14:paraId="575EA5ED" w14:textId="77777777" w:rsidR="00F94F21" w:rsidRPr="00D64518" w:rsidRDefault="00F94F21" w:rsidP="00A211FD">
      <w:pPr>
        <w:pStyle w:val="Pripombabesedilo"/>
        <w:jc w:val="both"/>
        <w:rPr>
          <w:rFonts w:cs="Arial"/>
          <w:i/>
          <w:sz w:val="22"/>
          <w:szCs w:val="22"/>
        </w:rPr>
      </w:pPr>
      <w:r>
        <w:rPr>
          <w:rFonts w:cs="Arial"/>
          <w:sz w:val="22"/>
          <w:szCs w:val="22"/>
        </w:rPr>
        <w:t>Pri odpiranju konkurence</w:t>
      </w:r>
      <w:r w:rsidRPr="00A36797">
        <w:rPr>
          <w:rFonts w:cs="Arial"/>
          <w:sz w:val="22"/>
          <w:szCs w:val="22"/>
        </w:rPr>
        <w:t xml:space="preserve"> bomo, po prejemu poziva, naročniku posredovali </w:t>
      </w:r>
      <w:r>
        <w:rPr>
          <w:rFonts w:cs="Arial"/>
          <w:sz w:val="22"/>
          <w:szCs w:val="22"/>
        </w:rPr>
        <w:t>»P</w:t>
      </w:r>
      <w:r w:rsidRPr="00A36797">
        <w:rPr>
          <w:rFonts w:cs="Arial"/>
          <w:sz w:val="22"/>
          <w:szCs w:val="22"/>
        </w:rPr>
        <w:t>onudbo za izvedbo posameznih prevozov blaga</w:t>
      </w:r>
      <w:r>
        <w:rPr>
          <w:rFonts w:cs="Arial"/>
          <w:sz w:val="22"/>
          <w:szCs w:val="22"/>
        </w:rPr>
        <w:t>«</w:t>
      </w:r>
      <w:r w:rsidRPr="00A36797">
        <w:rPr>
          <w:rFonts w:cs="Arial"/>
          <w:sz w:val="22"/>
          <w:szCs w:val="22"/>
        </w:rPr>
        <w:t>. Povabilo k oddaji ponudb za posamezno storitev prevoza blaga bo naročnik pisno (po elektronski pošti) posredoval izbranim izvajalcem. Rok</w:t>
      </w:r>
      <w:r w:rsidRPr="00D64518">
        <w:rPr>
          <w:rFonts w:cs="Arial"/>
          <w:sz w:val="22"/>
          <w:szCs w:val="22"/>
        </w:rPr>
        <w:t xml:space="preserve"> za oddajo ponudb  bo najmanj 24 ur, razen v primerih, ko </w:t>
      </w:r>
      <w:r>
        <w:rPr>
          <w:rFonts w:cs="Arial"/>
          <w:sz w:val="22"/>
          <w:szCs w:val="22"/>
        </w:rPr>
        <w:t>naročnik</w:t>
      </w:r>
      <w:r w:rsidRPr="00D64518">
        <w:rPr>
          <w:rFonts w:cs="Arial"/>
          <w:sz w:val="22"/>
          <w:szCs w:val="22"/>
        </w:rPr>
        <w:t xml:space="preserve"> zaradi nastanka izjemnih razmer ne določi krajši rok.</w:t>
      </w:r>
    </w:p>
    <w:p w14:paraId="65106257" w14:textId="77777777" w:rsidR="00F94F21" w:rsidRPr="00A4216B" w:rsidRDefault="00F94F21" w:rsidP="00A211FD">
      <w:pPr>
        <w:tabs>
          <w:tab w:val="left" w:pos="2394"/>
        </w:tabs>
        <w:jc w:val="both"/>
        <w:rPr>
          <w:rFonts w:cs="Arial"/>
        </w:rPr>
      </w:pPr>
      <w:r>
        <w:rPr>
          <w:rFonts w:cs="Arial"/>
        </w:rPr>
        <w:t xml:space="preserve"> </w:t>
      </w:r>
    </w:p>
    <w:p w14:paraId="40999D5D" w14:textId="77777777" w:rsidR="00F94F21" w:rsidRPr="00A4216B" w:rsidRDefault="00F94F21" w:rsidP="00A211FD">
      <w:pPr>
        <w:tabs>
          <w:tab w:val="left" w:pos="2394"/>
        </w:tabs>
        <w:jc w:val="both"/>
        <w:rPr>
          <w:rFonts w:cs="Arial"/>
        </w:rPr>
      </w:pPr>
      <w:r w:rsidRPr="00A4216B">
        <w:rPr>
          <w:rFonts w:cs="Arial"/>
        </w:rPr>
        <w:t>Prevozi blaga se bodo izvajali med skladišči v Republiki Sloveniji. Storitve morajo biti izvedene po veljavnih predpisih stroke, kakovostno in v dogovorjenem roku. Izvajalec mora pričeti z izvajanjem prevoza v roku 48 ur po pisnem</w:t>
      </w:r>
      <w:r>
        <w:rPr>
          <w:rFonts w:cs="Arial"/>
        </w:rPr>
        <w:t xml:space="preserve"> naročilu naročnika, razen če ni</w:t>
      </w:r>
      <w:r w:rsidRPr="00A4216B">
        <w:rPr>
          <w:rFonts w:cs="Arial"/>
        </w:rPr>
        <w:t xml:space="preserve"> za posamezen primer dogovorjeno drugače. </w:t>
      </w:r>
    </w:p>
    <w:p w14:paraId="6036D8FE" w14:textId="77777777" w:rsidR="00F94F21" w:rsidRPr="00A4216B" w:rsidRDefault="00F94F21" w:rsidP="00F94F21">
      <w:pPr>
        <w:tabs>
          <w:tab w:val="left" w:pos="2394"/>
        </w:tabs>
        <w:jc w:val="both"/>
        <w:rPr>
          <w:rFonts w:cs="Arial"/>
        </w:rPr>
      </w:pPr>
    </w:p>
    <w:p w14:paraId="332F6ACE" w14:textId="0A044E87" w:rsidR="00F94F21" w:rsidRPr="00A4216B" w:rsidRDefault="00F94F21" w:rsidP="00F94F21">
      <w:pPr>
        <w:tabs>
          <w:tab w:val="left" w:pos="2394"/>
        </w:tabs>
        <w:jc w:val="both"/>
        <w:rPr>
          <w:rFonts w:cs="Arial"/>
        </w:rPr>
      </w:pPr>
      <w:r w:rsidRPr="00A4216B">
        <w:rPr>
          <w:rFonts w:cs="Arial"/>
        </w:rPr>
        <w:t>Rok plačila za opravljene storitve je 30 dni od datuma prejema računa</w:t>
      </w:r>
      <w:r w:rsidR="00F53A49">
        <w:rPr>
          <w:rFonts w:cs="Arial"/>
        </w:rPr>
        <w:t xml:space="preserve"> v e-račune</w:t>
      </w:r>
      <w:r w:rsidRPr="00A4216B">
        <w:rPr>
          <w:rFonts w:cs="Arial"/>
        </w:rPr>
        <w:t>.</w:t>
      </w:r>
    </w:p>
    <w:p w14:paraId="3D213535" w14:textId="77777777" w:rsidR="00F94F21" w:rsidRPr="00A4216B" w:rsidRDefault="00F94F21" w:rsidP="00F94F21">
      <w:pPr>
        <w:tabs>
          <w:tab w:val="left" w:pos="2394"/>
        </w:tabs>
        <w:jc w:val="both"/>
        <w:rPr>
          <w:rFonts w:cs="Arial"/>
        </w:rPr>
      </w:pPr>
    </w:p>
    <w:p w14:paraId="1727AE0A" w14:textId="77777777" w:rsidR="009B1B17" w:rsidRDefault="00F94F21" w:rsidP="0011148F">
      <w:r w:rsidRPr="00A4216B">
        <w:rPr>
          <w:rFonts w:cs="Arial"/>
        </w:rPr>
        <w:t xml:space="preserve">Javno naročilo se oddaja za obdobje </w:t>
      </w:r>
      <w:r w:rsidR="00AF515F">
        <w:rPr>
          <w:rFonts w:cs="Arial"/>
        </w:rPr>
        <w:t>treh let</w:t>
      </w:r>
      <w:r w:rsidR="00D9297A">
        <w:rPr>
          <w:rFonts w:cs="Arial"/>
        </w:rPr>
        <w:t xml:space="preserve">, </w:t>
      </w:r>
      <w:r w:rsidR="00D9297A">
        <w:t xml:space="preserve">šteto od </w:t>
      </w:r>
      <w:r w:rsidR="0011148F">
        <w:t xml:space="preserve">dneva </w:t>
      </w:r>
      <w:r w:rsidR="00D9297A">
        <w:t>sklenitve okvirnega sporazuma</w:t>
      </w:r>
      <w:r w:rsidR="0011148F">
        <w:t>.</w:t>
      </w:r>
    </w:p>
    <w:p w14:paraId="133C25B1" w14:textId="684C802F" w:rsidR="00F94F21" w:rsidRPr="00A4216B" w:rsidRDefault="00F94F21" w:rsidP="0011148F">
      <w:pPr>
        <w:rPr>
          <w:rFonts w:cs="Arial"/>
        </w:rPr>
      </w:pPr>
    </w:p>
    <w:p w14:paraId="057EAA2E" w14:textId="4D7D28D3" w:rsidR="00F94F21" w:rsidRPr="00A4216B" w:rsidRDefault="00F94F21" w:rsidP="00F94F21">
      <w:pPr>
        <w:tabs>
          <w:tab w:val="left" w:pos="2394"/>
        </w:tabs>
        <w:jc w:val="both"/>
        <w:rPr>
          <w:rFonts w:cs="Arial"/>
          <w:b/>
        </w:rPr>
      </w:pPr>
      <w:r w:rsidRPr="00A4216B">
        <w:t xml:space="preserve">Ostali elementi ponudbe so navedeni v </w:t>
      </w:r>
      <w:r>
        <w:t>»Osnutku</w:t>
      </w:r>
      <w:r w:rsidRPr="00A4216B">
        <w:t xml:space="preserve"> </w:t>
      </w:r>
      <w:r>
        <w:t>okvirnega sporazuma«</w:t>
      </w:r>
      <w:r w:rsidRPr="00A4216B">
        <w:t xml:space="preserve"> </w:t>
      </w:r>
      <w:r>
        <w:t xml:space="preserve">OBR – 2.17, </w:t>
      </w:r>
      <w:bookmarkStart w:id="0" w:name="_GoBack"/>
      <w:bookmarkEnd w:id="0"/>
      <w:r>
        <w:t>»V</w:t>
      </w:r>
      <w:r w:rsidRPr="00A4216B">
        <w:t>zorc</w:t>
      </w:r>
      <w:r>
        <w:t xml:space="preserve">u povpraševanja za posamezen prevoz blaga« OBR – 2.17a, Osnutku pogodbe o izvedbi </w:t>
      </w:r>
      <w:r>
        <w:lastRenderedPageBreak/>
        <w:t xml:space="preserve">posameznega prevoza blaga« OBR – 2.17b in »Vrsti in opisu predmeta ali tehnični specifikaciji« OBR – 2.18. </w:t>
      </w:r>
    </w:p>
    <w:p w14:paraId="3D51CC25" w14:textId="37E0CD02" w:rsidR="001B4703" w:rsidRDefault="001B4703" w:rsidP="00F35A6C">
      <w:pPr>
        <w:jc w:val="both"/>
        <w:rPr>
          <w:rFonts w:cs="Arial"/>
        </w:rPr>
      </w:pPr>
    </w:p>
    <w:p w14:paraId="4625A1F7" w14:textId="11AFE5B1" w:rsidR="001B4703" w:rsidRDefault="001B4703" w:rsidP="00F35A6C">
      <w:pPr>
        <w:jc w:val="both"/>
        <w:rPr>
          <w:rFonts w:cs="Arial"/>
        </w:rPr>
      </w:pPr>
    </w:p>
    <w:p w14:paraId="240B8082" w14:textId="28E80175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55A19F7A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77788" w14:textId="77777777" w:rsidR="00945B76" w:rsidRDefault="00945B76">
      <w:r>
        <w:separator/>
      </w:r>
    </w:p>
  </w:endnote>
  <w:endnote w:type="continuationSeparator" w:id="0">
    <w:p w14:paraId="258359A2" w14:textId="77777777" w:rsidR="00945B76" w:rsidRDefault="00945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7DCE41F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5C24BCD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0495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0495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B5BD7" w14:textId="77777777" w:rsidR="00945B76" w:rsidRDefault="00945B76">
      <w:r>
        <w:separator/>
      </w:r>
    </w:p>
  </w:footnote>
  <w:footnote w:type="continuationSeparator" w:id="0">
    <w:p w14:paraId="5447C403" w14:textId="77777777" w:rsidR="00945B76" w:rsidRDefault="00945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9B94950" w:rsidR="00C0552D" w:rsidRPr="008607A0" w:rsidRDefault="0044268A" w:rsidP="00F27D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55CA7">
            <w:rPr>
              <w:rFonts w:cs="Arial"/>
              <w:color w:val="000000"/>
              <w:sz w:val="16"/>
              <w:szCs w:val="16"/>
            </w:rPr>
            <w:t>-</w:t>
          </w:r>
          <w:r w:rsidR="00761A55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F27D5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1BDD9BF9" w:rsidR="00C0552D" w:rsidRPr="008607A0" w:rsidRDefault="00144B8D" w:rsidP="002F6C2B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464E8B">
            <w:rPr>
              <w:rFonts w:cs="Arial"/>
              <w:sz w:val="16"/>
              <w:szCs w:val="16"/>
            </w:rPr>
            <w:t>19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F1284B"/>
    <w:multiLevelType w:val="hybridMultilevel"/>
    <w:tmpl w:val="0C20A3E8"/>
    <w:lvl w:ilvl="0" w:tplc="0424000F">
      <w:start w:val="1"/>
      <w:numFmt w:val="decimal"/>
      <w:lvlText w:val="%1.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148F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1CC8"/>
    <w:rsid w:val="001A7BD0"/>
    <w:rsid w:val="001B4703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2F6C2B"/>
    <w:rsid w:val="00301033"/>
    <w:rsid w:val="003157CB"/>
    <w:rsid w:val="00315EE6"/>
    <w:rsid w:val="00324C4C"/>
    <w:rsid w:val="00325D8B"/>
    <w:rsid w:val="00326834"/>
    <w:rsid w:val="0035043A"/>
    <w:rsid w:val="003604BB"/>
    <w:rsid w:val="00367250"/>
    <w:rsid w:val="00367CAF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268A"/>
    <w:rsid w:val="00445049"/>
    <w:rsid w:val="004527D6"/>
    <w:rsid w:val="00455EB9"/>
    <w:rsid w:val="00464E8B"/>
    <w:rsid w:val="004720C5"/>
    <w:rsid w:val="0047643E"/>
    <w:rsid w:val="004777D5"/>
    <w:rsid w:val="004801D0"/>
    <w:rsid w:val="0048618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271D"/>
    <w:rsid w:val="005255EB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0E47"/>
    <w:rsid w:val="005D7E01"/>
    <w:rsid w:val="005F1763"/>
    <w:rsid w:val="005F18A6"/>
    <w:rsid w:val="005F638A"/>
    <w:rsid w:val="005F751D"/>
    <w:rsid w:val="00600534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97376"/>
    <w:rsid w:val="006C4BCD"/>
    <w:rsid w:val="006D3E51"/>
    <w:rsid w:val="006D59F7"/>
    <w:rsid w:val="006E377F"/>
    <w:rsid w:val="006F44F5"/>
    <w:rsid w:val="006F758E"/>
    <w:rsid w:val="007010E2"/>
    <w:rsid w:val="007033C0"/>
    <w:rsid w:val="00711939"/>
    <w:rsid w:val="007227F3"/>
    <w:rsid w:val="007345D8"/>
    <w:rsid w:val="00735111"/>
    <w:rsid w:val="00741DF3"/>
    <w:rsid w:val="00743912"/>
    <w:rsid w:val="00761A55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21C6"/>
    <w:rsid w:val="007E31E3"/>
    <w:rsid w:val="007F3757"/>
    <w:rsid w:val="007F4AC2"/>
    <w:rsid w:val="007F5D5E"/>
    <w:rsid w:val="007F7EE3"/>
    <w:rsid w:val="008155E7"/>
    <w:rsid w:val="00824D1D"/>
    <w:rsid w:val="00833AC6"/>
    <w:rsid w:val="00843739"/>
    <w:rsid w:val="00847017"/>
    <w:rsid w:val="0085305E"/>
    <w:rsid w:val="00853F3C"/>
    <w:rsid w:val="008607A0"/>
    <w:rsid w:val="00882006"/>
    <w:rsid w:val="00886ECF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2CDC"/>
    <w:rsid w:val="0092346D"/>
    <w:rsid w:val="009418D8"/>
    <w:rsid w:val="00945B2B"/>
    <w:rsid w:val="00945B76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1B1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11FD"/>
    <w:rsid w:val="00A22650"/>
    <w:rsid w:val="00A3063E"/>
    <w:rsid w:val="00A31D70"/>
    <w:rsid w:val="00A3395B"/>
    <w:rsid w:val="00A33BE0"/>
    <w:rsid w:val="00A515E0"/>
    <w:rsid w:val="00A55B4C"/>
    <w:rsid w:val="00A565F0"/>
    <w:rsid w:val="00A57325"/>
    <w:rsid w:val="00A61C60"/>
    <w:rsid w:val="00A75802"/>
    <w:rsid w:val="00A83E62"/>
    <w:rsid w:val="00A92149"/>
    <w:rsid w:val="00A976A7"/>
    <w:rsid w:val="00AA0713"/>
    <w:rsid w:val="00AA2F1C"/>
    <w:rsid w:val="00AB1522"/>
    <w:rsid w:val="00AB3346"/>
    <w:rsid w:val="00AB4674"/>
    <w:rsid w:val="00AC72E5"/>
    <w:rsid w:val="00AD3618"/>
    <w:rsid w:val="00AF0AD6"/>
    <w:rsid w:val="00AF515F"/>
    <w:rsid w:val="00B021F9"/>
    <w:rsid w:val="00B0495F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674B2"/>
    <w:rsid w:val="00B80949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4DDD"/>
    <w:rsid w:val="00C563E9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5CA7"/>
    <w:rsid w:val="00D579F3"/>
    <w:rsid w:val="00D707B4"/>
    <w:rsid w:val="00D7309B"/>
    <w:rsid w:val="00D77C8B"/>
    <w:rsid w:val="00D8275B"/>
    <w:rsid w:val="00D83E17"/>
    <w:rsid w:val="00D84490"/>
    <w:rsid w:val="00D9297A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1346C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EF256F"/>
    <w:rsid w:val="00F0171E"/>
    <w:rsid w:val="00F0300D"/>
    <w:rsid w:val="00F0401D"/>
    <w:rsid w:val="00F21B47"/>
    <w:rsid w:val="00F267C9"/>
    <w:rsid w:val="00F27435"/>
    <w:rsid w:val="00F27D5A"/>
    <w:rsid w:val="00F35A6C"/>
    <w:rsid w:val="00F41606"/>
    <w:rsid w:val="00F42EA0"/>
    <w:rsid w:val="00F51F53"/>
    <w:rsid w:val="00F52A52"/>
    <w:rsid w:val="00F53A49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94F21"/>
    <w:rsid w:val="00FA340B"/>
    <w:rsid w:val="00FA493D"/>
    <w:rsid w:val="00FB174F"/>
    <w:rsid w:val="00FB4D34"/>
    <w:rsid w:val="00FC4EB7"/>
    <w:rsid w:val="00FC6CF0"/>
    <w:rsid w:val="00FD0B70"/>
    <w:rsid w:val="00FD4326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2B02E9-CEFE-4BD0-A87E-6C6B3019C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A60C3F-B743-4808-BEF8-AC7F5A167A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D1102-4033-48A7-9631-259983263294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22658497-C7B6-4979-B6A6-C3DFB4ABF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33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2020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16</cp:revision>
  <cp:lastPrinted>2016-06-20T06:30:00Z</cp:lastPrinted>
  <dcterms:created xsi:type="dcterms:W3CDTF">2021-04-07T09:02:00Z</dcterms:created>
  <dcterms:modified xsi:type="dcterms:W3CDTF">2023-04-13T09:59:00Z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